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502034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Ясная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502034">
        <w:rPr>
          <w:i/>
          <w:iCs/>
        </w:rPr>
        <w:t>От 0+0 до 0+380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502034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0+194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0+214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0+361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0+131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0+361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0203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02034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02034" w:rsidRDefault="00502034" w:rsidP="00502034">
            <w:pPr>
              <w:rPr>
                <w:rFonts w:ascii="Arial" w:hAnsi="Arial" w:cs="Arial"/>
                <w:b/>
                <w:szCs w:val="16"/>
              </w:rPr>
            </w:pPr>
            <w:r w:rsidRPr="00502034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502034" w:rsidP="0050203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0203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502034" w:rsidRDefault="00502034" w:rsidP="00502034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502034" w:rsidRDefault="00502034" w:rsidP="0050203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Ясная</w:t>
      </w:r>
    </w:p>
    <w:p w:rsidR="00502034" w:rsidRDefault="00502034" w:rsidP="00502034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0+380</w:t>
      </w:r>
    </w:p>
    <w:p w:rsidR="00502034" w:rsidRDefault="00502034" w:rsidP="00502034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502034" w:rsidTr="00502034">
        <w:trPr>
          <w:cantSplit/>
          <w:trHeight w:val="75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02034" w:rsidTr="00502034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502034" w:rsidTr="004F40E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7/7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0+25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0+149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0+149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0+174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502034" w:rsidTr="004F40E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0+269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0+269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034" w:rsidRDefault="00502034" w:rsidP="004F40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502034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B2C" w:rsidRDefault="00B42B2C" w:rsidP="00502034">
      <w:r>
        <w:separator/>
      </w:r>
    </w:p>
  </w:endnote>
  <w:endnote w:type="continuationSeparator" w:id="1">
    <w:p w:rsidR="00B42B2C" w:rsidRDefault="00B42B2C" w:rsidP="00502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034" w:rsidRDefault="00502034" w:rsidP="00502034">
    <w:pPr>
      <w:pStyle w:val="a8"/>
      <w:jc w:val="right"/>
    </w:pPr>
    <w:r>
      <w:t>110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034" w:rsidRDefault="00502034" w:rsidP="00502034">
    <w:pPr>
      <w:pStyle w:val="a8"/>
      <w:jc w:val="right"/>
    </w:pPr>
    <w:r>
      <w:t>109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B2C" w:rsidRDefault="00B42B2C" w:rsidP="00502034">
      <w:r>
        <w:separator/>
      </w:r>
    </w:p>
  </w:footnote>
  <w:footnote w:type="continuationSeparator" w:id="1">
    <w:p w:rsidR="00B42B2C" w:rsidRDefault="00B42B2C" w:rsidP="00502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034"/>
    <w:rsid w:val="001842E0"/>
    <w:rsid w:val="00215347"/>
    <w:rsid w:val="00502034"/>
    <w:rsid w:val="00B42B2C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502034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502034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5020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02034"/>
    <w:rPr>
      <w:sz w:val="24"/>
      <w:szCs w:val="24"/>
    </w:rPr>
  </w:style>
  <w:style w:type="paragraph" w:styleId="a8">
    <w:name w:val="footer"/>
    <w:basedOn w:val="a"/>
    <w:link w:val="a9"/>
    <w:rsid w:val="005020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020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2017-11-24T06:08:00Z</cp:lastPrinted>
  <dcterms:created xsi:type="dcterms:W3CDTF">2017-11-24T06:07:00Z</dcterms:created>
  <dcterms:modified xsi:type="dcterms:W3CDTF">2017-11-24T06:08:00Z</dcterms:modified>
</cp:coreProperties>
</file>